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6A4FE" w14:textId="77777777" w:rsidR="006C5936" w:rsidRDefault="006C5936" w:rsidP="006C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727479B0" w14:textId="77777777" w:rsidR="006C5936" w:rsidRDefault="006C5936" w:rsidP="006C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Tucker.</w:t>
      </w:r>
    </w:p>
    <w:p w14:paraId="796D57D6" w14:textId="77777777" w:rsidR="006C5936" w:rsidRDefault="006C5936" w:rsidP="006C5936">
      <w:pPr>
        <w:pStyle w:val="NoSpacing"/>
        <w:rPr>
          <w:rFonts w:cs="Times New Roman"/>
          <w:szCs w:val="24"/>
        </w:rPr>
      </w:pPr>
    </w:p>
    <w:p w14:paraId="72CF932B" w14:textId="77777777" w:rsidR="006C5936" w:rsidRDefault="006C5936" w:rsidP="006C5936">
      <w:pPr>
        <w:pStyle w:val="NoSpacing"/>
        <w:rPr>
          <w:rFonts w:cs="Times New Roman"/>
          <w:szCs w:val="24"/>
        </w:rPr>
      </w:pPr>
    </w:p>
    <w:p w14:paraId="204DBE27" w14:textId="77777777" w:rsidR="006C5936" w:rsidRDefault="006C5936" w:rsidP="006C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Pety</w:t>
      </w:r>
      <w:proofErr w:type="spellEnd"/>
      <w:r>
        <w:rPr>
          <w:rFonts w:cs="Times New Roman"/>
          <w:szCs w:val="24"/>
        </w:rPr>
        <w:t xml:space="preserve">(q.v.) brought a plaint of trespass and taking against him and </w:t>
      </w:r>
      <w:proofErr w:type="gramStart"/>
      <w:r>
        <w:rPr>
          <w:rFonts w:cs="Times New Roman"/>
          <w:szCs w:val="24"/>
        </w:rPr>
        <w:t>four</w:t>
      </w:r>
      <w:proofErr w:type="gramEnd"/>
    </w:p>
    <w:p w14:paraId="61849670" w14:textId="77777777" w:rsidR="006C5936" w:rsidRDefault="006C5936" w:rsidP="006C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368C3056" w14:textId="77777777" w:rsidR="006C5936" w:rsidRDefault="006C5936" w:rsidP="006C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3B27316D" w14:textId="77777777" w:rsidR="006C5936" w:rsidRDefault="006C5936" w:rsidP="006C5936">
      <w:pPr>
        <w:pStyle w:val="NoSpacing"/>
        <w:rPr>
          <w:rFonts w:cs="Times New Roman"/>
          <w:szCs w:val="24"/>
        </w:rPr>
      </w:pPr>
    </w:p>
    <w:p w14:paraId="69A008CC" w14:textId="77777777" w:rsidR="006C5936" w:rsidRDefault="006C5936" w:rsidP="006C5936">
      <w:pPr>
        <w:pStyle w:val="NoSpacing"/>
        <w:rPr>
          <w:rFonts w:cs="Times New Roman"/>
          <w:szCs w:val="24"/>
        </w:rPr>
      </w:pPr>
    </w:p>
    <w:p w14:paraId="3B7E7105" w14:textId="77777777" w:rsidR="006C5936" w:rsidRDefault="006C5936" w:rsidP="006C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2023</w:t>
      </w:r>
    </w:p>
    <w:p w14:paraId="386E67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F6608" w14:textId="77777777" w:rsidR="006C5936" w:rsidRDefault="006C5936" w:rsidP="009139A6">
      <w:r>
        <w:separator/>
      </w:r>
    </w:p>
  </w:endnote>
  <w:endnote w:type="continuationSeparator" w:id="0">
    <w:p w14:paraId="19B1E65F" w14:textId="77777777" w:rsidR="006C5936" w:rsidRDefault="006C59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52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76F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2A8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EDD54" w14:textId="77777777" w:rsidR="006C5936" w:rsidRDefault="006C5936" w:rsidP="009139A6">
      <w:r>
        <w:separator/>
      </w:r>
    </w:p>
  </w:footnote>
  <w:footnote w:type="continuationSeparator" w:id="0">
    <w:p w14:paraId="7A7C829E" w14:textId="77777777" w:rsidR="006C5936" w:rsidRDefault="006C59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8AA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F2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E4F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936"/>
    <w:rsid w:val="000666E0"/>
    <w:rsid w:val="002510B7"/>
    <w:rsid w:val="005C130B"/>
    <w:rsid w:val="006C593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C872A"/>
  <w15:chartTrackingRefBased/>
  <w15:docId w15:val="{5B5CE8F8-956A-424A-82AD-3162F951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59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2023-07-18T08:16:00Z</dcterms:created>
  <dcterms:modified xsi:type="dcterms:W3CDTF">2023-07-18T08:17:00Z</dcterms:modified>
</cp:coreProperties>
</file>